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Fred Torres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Fred Torres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9960A1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2D5" w:rsidRDefault="000F12D5">
      <w:r>
        <w:separator/>
      </w:r>
    </w:p>
  </w:endnote>
  <w:endnote w:type="continuationSeparator" w:id="0">
    <w:p w:rsidR="000F12D5" w:rsidRDefault="000F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2D5" w:rsidRDefault="000F12D5">
      <w:r>
        <w:separator/>
      </w:r>
    </w:p>
  </w:footnote>
  <w:footnote w:type="continuationSeparator" w:id="0">
    <w:p w:rsidR="000F12D5" w:rsidRDefault="000F1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32FF380D" wp14:editId="041619C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5EE78C9B" wp14:editId="740A01A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3EEF5537" wp14:editId="7EA4F31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12D5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960A1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2015-08-18T15:17:00Z</dcterms:created>
  <dcterms:modified xsi:type="dcterms:W3CDTF">2015-08-18T15:17:00Z</dcterms:modified>
</cp:coreProperties>
</file>